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00AF1" w14:textId="77777777" w:rsidR="000104AA" w:rsidRDefault="000104AA" w:rsidP="000104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del RYGGE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7E60A97F" w14:textId="77777777" w:rsidR="000104AA" w:rsidRDefault="000104AA" w:rsidP="000104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Welton</w:t>
      </w:r>
    </w:p>
    <w:p w14:paraId="5D536758" w14:textId="77777777" w:rsidR="000104AA" w:rsidRDefault="000104AA" w:rsidP="000104AA">
      <w:pPr>
        <w:rPr>
          <w:rFonts w:ascii="Times New Roman" w:hAnsi="Times New Roman" w:cs="Times New Roman"/>
          <w:sz w:val="24"/>
          <w:szCs w:val="24"/>
        </w:rPr>
      </w:pPr>
    </w:p>
    <w:p w14:paraId="63B07EB2" w14:textId="77777777" w:rsidR="000104AA" w:rsidRDefault="000104AA" w:rsidP="000104AA">
      <w:pPr>
        <w:rPr>
          <w:rFonts w:ascii="Times New Roman" w:hAnsi="Times New Roman" w:cs="Times New Roman"/>
          <w:sz w:val="24"/>
          <w:szCs w:val="24"/>
        </w:rPr>
      </w:pPr>
    </w:p>
    <w:p w14:paraId="04F969CE" w14:textId="77777777" w:rsidR="000104AA" w:rsidRDefault="000104AA" w:rsidP="000104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6F5CAFF7" w14:textId="77777777" w:rsidR="000104AA" w:rsidRDefault="000104AA" w:rsidP="000104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51D79668" w14:textId="77777777" w:rsidR="000104AA" w:rsidRDefault="000104AA" w:rsidP="000104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Lindsey, except </w:t>
      </w:r>
    </w:p>
    <w:p w14:paraId="56B20166" w14:textId="77777777" w:rsidR="000104AA" w:rsidRDefault="000104AA" w:rsidP="000104A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city of Lincoln,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05EC9C4C" w14:textId="77777777" w:rsidR="000104AA" w:rsidRDefault="000104AA" w:rsidP="000104A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p.90)</w:t>
      </w:r>
    </w:p>
    <w:p w14:paraId="6134B4D9" w14:textId="77777777" w:rsidR="000104AA" w:rsidRDefault="000104AA" w:rsidP="000104AA">
      <w:pPr>
        <w:rPr>
          <w:rFonts w:ascii="Times New Roman" w:hAnsi="Times New Roman" w:cs="Times New Roman"/>
          <w:sz w:val="24"/>
          <w:szCs w:val="24"/>
        </w:rPr>
      </w:pPr>
    </w:p>
    <w:p w14:paraId="3E0ACD3D" w14:textId="77777777" w:rsidR="000104AA" w:rsidRDefault="000104AA" w:rsidP="000104AA">
      <w:pPr>
        <w:rPr>
          <w:rFonts w:ascii="Times New Roman" w:hAnsi="Times New Roman" w:cs="Times New Roman"/>
          <w:sz w:val="24"/>
          <w:szCs w:val="24"/>
        </w:rPr>
      </w:pPr>
    </w:p>
    <w:p w14:paraId="3F705FEC" w14:textId="77777777" w:rsidR="000104AA" w:rsidRDefault="000104AA" w:rsidP="000104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2021</w:t>
      </w:r>
    </w:p>
    <w:p w14:paraId="40A9C2A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4FD3C" w14:textId="77777777" w:rsidR="000104AA" w:rsidRDefault="000104AA" w:rsidP="009139A6">
      <w:r>
        <w:separator/>
      </w:r>
    </w:p>
  </w:endnote>
  <w:endnote w:type="continuationSeparator" w:id="0">
    <w:p w14:paraId="34D84129" w14:textId="77777777" w:rsidR="000104AA" w:rsidRDefault="000104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747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826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CE4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D3C89" w14:textId="77777777" w:rsidR="000104AA" w:rsidRDefault="000104AA" w:rsidP="009139A6">
      <w:r>
        <w:separator/>
      </w:r>
    </w:p>
  </w:footnote>
  <w:footnote w:type="continuationSeparator" w:id="0">
    <w:p w14:paraId="232B22AE" w14:textId="77777777" w:rsidR="000104AA" w:rsidRDefault="000104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951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BBD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EFA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4AA"/>
    <w:rsid w:val="000104A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C4E26"/>
  <w15:chartTrackingRefBased/>
  <w15:docId w15:val="{D54D8175-D962-4585-8427-99536733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4A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2022-01-28T10:34:00Z</dcterms:created>
  <dcterms:modified xsi:type="dcterms:W3CDTF">2022-01-28T10:34:00Z</dcterms:modified>
</cp:coreProperties>
</file>